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9098B" w14:textId="77777777" w:rsidR="00E7783C" w:rsidRDefault="00E7783C" w:rsidP="00E7783C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Robert MASCALL</w:t>
      </w:r>
      <w:r>
        <w:rPr>
          <w:color w:val="333333"/>
          <w:shd w:val="clear" w:color="auto" w:fill="FFFFFF"/>
        </w:rPr>
        <w:t xml:space="preserve">      (d.1416)</w:t>
      </w:r>
    </w:p>
    <w:p w14:paraId="092FF776" w14:textId="77777777" w:rsidR="00E7783C" w:rsidRDefault="00E7783C" w:rsidP="00E7783C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Bishop of Hereford.</w:t>
      </w:r>
    </w:p>
    <w:p w14:paraId="103514CE" w14:textId="77777777" w:rsidR="00E7783C" w:rsidRDefault="00E7783C" w:rsidP="00E7783C">
      <w:pPr>
        <w:pStyle w:val="NoSpacing"/>
        <w:rPr>
          <w:color w:val="333333"/>
          <w:shd w:val="clear" w:color="auto" w:fill="FFFFFF"/>
        </w:rPr>
      </w:pPr>
    </w:p>
    <w:p w14:paraId="5F6BD962" w14:textId="77777777" w:rsidR="00E7783C" w:rsidRDefault="00E7783C" w:rsidP="00E7783C">
      <w:pPr>
        <w:pStyle w:val="NoSpacing"/>
        <w:rPr>
          <w:color w:val="333333"/>
          <w:shd w:val="clear" w:color="auto" w:fill="FFFFFF"/>
        </w:rPr>
      </w:pPr>
    </w:p>
    <w:p w14:paraId="477F676F" w14:textId="77777777" w:rsidR="00E7783C" w:rsidRDefault="00E7783C" w:rsidP="00E7783C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6 Jul.1404</w:t>
      </w:r>
      <w:r>
        <w:rPr>
          <w:color w:val="333333"/>
          <w:shd w:val="clear" w:color="auto" w:fill="FFFFFF"/>
        </w:rPr>
        <w:tab/>
        <w:t>He was elected Bishop.</w:t>
      </w:r>
    </w:p>
    <w:p w14:paraId="7DAFD733" w14:textId="141DF363" w:rsidR="00E7783C" w:rsidRDefault="00E7783C" w:rsidP="00E7783C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</w:r>
      <w:r>
        <w:rPr>
          <w:color w:val="333333"/>
          <w:shd w:val="clear" w:color="auto" w:fill="FFFFFF"/>
        </w:rPr>
        <w:tab/>
        <w:t>(“Fasti Ecclesiae Anglicanae1300-1541” Hereford diocese p.2)</w:t>
      </w:r>
    </w:p>
    <w:p w14:paraId="5C0EC8CC" w14:textId="18918AED" w:rsidR="008B4EFC" w:rsidRDefault="008B4EFC" w:rsidP="00E7783C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in</w:t>
      </w:r>
      <w:r>
        <w:rPr>
          <w:color w:val="333333"/>
          <w:shd w:val="clear" w:color="auto" w:fill="FFFFFF"/>
        </w:rPr>
        <w:tab/>
        <w:t>1407</w:t>
      </w:r>
      <w:r>
        <w:rPr>
          <w:color w:val="333333"/>
          <w:shd w:val="clear" w:color="auto" w:fill="FFFFFF"/>
        </w:rPr>
        <w:tab/>
        <w:t xml:space="preserve">He condemned the cult of a holy well and stone at </w:t>
      </w:r>
      <w:proofErr w:type="spellStart"/>
      <w:r>
        <w:rPr>
          <w:color w:val="333333"/>
          <w:shd w:val="clear" w:color="auto" w:fill="FFFFFF"/>
        </w:rPr>
        <w:t>Turnaston</w:t>
      </w:r>
      <w:proofErr w:type="spellEnd"/>
      <w:r>
        <w:rPr>
          <w:color w:val="333333"/>
          <w:shd w:val="clear" w:color="auto" w:fill="FFFFFF"/>
        </w:rPr>
        <w:t>,</w:t>
      </w:r>
    </w:p>
    <w:p w14:paraId="228B693C" w14:textId="7B957EF6" w:rsidR="008B4EFC" w:rsidRDefault="008B4EFC" w:rsidP="00E7783C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</w:r>
      <w:r>
        <w:rPr>
          <w:color w:val="333333"/>
          <w:shd w:val="clear" w:color="auto" w:fill="FFFFFF"/>
        </w:rPr>
        <w:tab/>
        <w:t>Herefordshire.</w:t>
      </w:r>
    </w:p>
    <w:p w14:paraId="7F216CAF" w14:textId="405365AB" w:rsidR="008B4EFC" w:rsidRPr="008B4EFC" w:rsidRDefault="008B4EFC" w:rsidP="008B4EFC">
      <w:pPr>
        <w:pStyle w:val="NoSpacing"/>
        <w:ind w:left="1440"/>
      </w:pPr>
      <w:r>
        <w:t>(“The Early Lollards: A Survey of Popular Lollard Activity in England 1382-1428” by Charles Kightley. Submitted for the degree of Ph.D. in the Department of History of the University of York, September 1475 p.157)</w:t>
      </w:r>
    </w:p>
    <w:p w14:paraId="5DDFC379" w14:textId="77777777" w:rsidR="00E7783C" w:rsidRDefault="00E7783C" w:rsidP="00E7783C">
      <w:pPr>
        <w:pStyle w:val="NoSpacing"/>
        <w:rPr>
          <w:color w:val="333333"/>
          <w:shd w:val="clear" w:color="auto" w:fill="FFFFFF"/>
        </w:rPr>
      </w:pPr>
    </w:p>
    <w:p w14:paraId="6C5AF436" w14:textId="77777777" w:rsidR="00E7783C" w:rsidRDefault="00E7783C" w:rsidP="00E7783C">
      <w:pPr>
        <w:pStyle w:val="NoSpacing"/>
        <w:rPr>
          <w:color w:val="333333"/>
          <w:shd w:val="clear" w:color="auto" w:fill="FFFFFF"/>
        </w:rPr>
      </w:pPr>
    </w:p>
    <w:p w14:paraId="7857B419" w14:textId="5A7020C5" w:rsidR="00E7783C" w:rsidRDefault="00E7783C" w:rsidP="00E7783C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17 April 2019</w:t>
      </w:r>
    </w:p>
    <w:p w14:paraId="1AA602A1" w14:textId="3303BAD2" w:rsidR="008B4EFC" w:rsidRDefault="008B4EFC" w:rsidP="00E7783C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21 June 2022</w:t>
      </w:r>
    </w:p>
    <w:p w14:paraId="6F464ECA" w14:textId="77777777" w:rsidR="00E6495D" w:rsidRPr="00E71FC3" w:rsidRDefault="00E6495D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3958D" w14:textId="77777777" w:rsidR="00E6495D" w:rsidRDefault="00E6495D" w:rsidP="00E71FC3">
      <w:pPr>
        <w:spacing w:after="0" w:line="240" w:lineRule="auto"/>
      </w:pPr>
      <w:r>
        <w:separator/>
      </w:r>
    </w:p>
  </w:endnote>
  <w:endnote w:type="continuationSeparator" w:id="0">
    <w:p w14:paraId="5CCA7409" w14:textId="77777777" w:rsidR="00E6495D" w:rsidRDefault="00E649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F8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26844" w14:textId="77777777" w:rsidR="00E6495D" w:rsidRDefault="00E6495D" w:rsidP="00E71FC3">
      <w:pPr>
        <w:spacing w:after="0" w:line="240" w:lineRule="auto"/>
      </w:pPr>
      <w:r>
        <w:separator/>
      </w:r>
    </w:p>
  </w:footnote>
  <w:footnote w:type="continuationSeparator" w:id="0">
    <w:p w14:paraId="590C813D" w14:textId="77777777" w:rsidR="00E6495D" w:rsidRDefault="00E649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83C"/>
    <w:rsid w:val="001A7C09"/>
    <w:rsid w:val="00577BD5"/>
    <w:rsid w:val="00656CBA"/>
    <w:rsid w:val="006A1F77"/>
    <w:rsid w:val="00733BE7"/>
    <w:rsid w:val="008B4EFC"/>
    <w:rsid w:val="00AB52E8"/>
    <w:rsid w:val="00B16D3F"/>
    <w:rsid w:val="00BB41AC"/>
    <w:rsid w:val="00D21032"/>
    <w:rsid w:val="00E2281C"/>
    <w:rsid w:val="00E6495D"/>
    <w:rsid w:val="00E71FC3"/>
    <w:rsid w:val="00E7783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AA4E4"/>
  <w15:chartTrackingRefBased/>
  <w15:docId w15:val="{68D041AD-4076-4565-8A85-30BB1130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73</Words>
  <Characters>391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2019-05-01T19:02:00Z</dcterms:created>
  <dcterms:modified xsi:type="dcterms:W3CDTF">2025-12-24T11:35:00Z</dcterms:modified>
</cp:coreProperties>
</file>